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5D120" w14:textId="77777777" w:rsidR="006455D3" w:rsidRPr="00743F5F" w:rsidRDefault="006455D3" w:rsidP="006455D3">
      <w:pPr>
        <w:pStyle w:val="Unittitle"/>
      </w:pPr>
      <w:r>
        <w:t>6. Construction measurement principles</w:t>
      </w:r>
    </w:p>
    <w:p w14:paraId="5671833B" w14:textId="265B3777" w:rsidR="006455D3" w:rsidRPr="00692A45" w:rsidRDefault="006455D3" w:rsidP="006455D3">
      <w:pPr>
        <w:pStyle w:val="Heading1"/>
      </w:pPr>
      <w:r>
        <w:t>Worksheet 5: Scales</w:t>
      </w:r>
      <w:r w:rsidR="00200DF3">
        <w:t xml:space="preserve"> (ii)</w:t>
      </w:r>
      <w:r w:rsidRPr="00692A45">
        <w:t xml:space="preserve"> (</w:t>
      </w:r>
      <w:r>
        <w:t>learner</w:t>
      </w:r>
      <w:r w:rsidRPr="00692A45">
        <w:t>)</w:t>
      </w:r>
    </w:p>
    <w:p w14:paraId="3619C885" w14:textId="5BC441E7" w:rsidR="006455D3" w:rsidRDefault="006455D3">
      <w:pPr>
        <w:pStyle w:val="Heading1"/>
      </w:pPr>
    </w:p>
    <w:p w14:paraId="162E70AF" w14:textId="45782752" w:rsidR="006455D3" w:rsidRPr="006B1712" w:rsidRDefault="006455D3" w:rsidP="006455D3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6B1712">
        <w:rPr>
          <w:rFonts w:eastAsia="Arial"/>
          <w:b w:val="0"/>
          <w:bCs w:val="0"/>
          <w:color w:val="000000"/>
          <w:sz w:val="24"/>
        </w:rPr>
        <w:t>A sports field is measured at 175</w:t>
      </w:r>
      <w:r w:rsidR="00382C42">
        <w:rPr>
          <w:rFonts w:eastAsia="Arial"/>
          <w:b w:val="0"/>
          <w:bCs w:val="0"/>
          <w:color w:val="000000"/>
          <w:sz w:val="24"/>
        </w:rPr>
        <w:t>m</w:t>
      </w:r>
      <w:r w:rsidRPr="006B1712">
        <w:rPr>
          <w:rFonts w:eastAsia="Arial"/>
          <w:b w:val="0"/>
          <w:bCs w:val="0"/>
          <w:color w:val="000000"/>
          <w:sz w:val="24"/>
        </w:rPr>
        <w:t xml:space="preserve"> x 85</w:t>
      </w:r>
      <w:r w:rsidR="00382C42">
        <w:rPr>
          <w:rFonts w:eastAsia="Arial"/>
          <w:b w:val="0"/>
          <w:bCs w:val="0"/>
          <w:color w:val="000000"/>
          <w:sz w:val="24"/>
        </w:rPr>
        <w:t>m</w:t>
      </w:r>
      <w:r w:rsidRPr="006B1712">
        <w:rPr>
          <w:rFonts w:eastAsia="Arial"/>
          <w:b w:val="0"/>
          <w:bCs w:val="0"/>
          <w:color w:val="000000"/>
          <w:sz w:val="24"/>
        </w:rPr>
        <w:t>, what scale would you use to represent this and what size would the drawing be?</w:t>
      </w:r>
    </w:p>
    <w:p w14:paraId="0EA59F4D" w14:textId="77777777" w:rsidR="006455D3" w:rsidRDefault="006455D3" w:rsidP="00C673DC">
      <w:pPr>
        <w:rPr>
          <w:sz w:val="24"/>
        </w:rPr>
      </w:pPr>
    </w:p>
    <w:p w14:paraId="02DD0985" w14:textId="77777777" w:rsidR="006455D3" w:rsidRPr="006B1712" w:rsidRDefault="006455D3" w:rsidP="00C673DC">
      <w:pPr>
        <w:rPr>
          <w:sz w:val="24"/>
        </w:rPr>
      </w:pPr>
    </w:p>
    <w:p w14:paraId="74C2DDCC" w14:textId="77777777" w:rsidR="006455D3" w:rsidRPr="006B1712" w:rsidRDefault="006455D3" w:rsidP="006455D3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6B1712">
        <w:rPr>
          <w:rFonts w:eastAsia="Arial"/>
          <w:b w:val="0"/>
          <w:bCs w:val="0"/>
          <w:color w:val="000000"/>
          <w:sz w:val="24"/>
        </w:rPr>
        <w:t>The scale drawing for a bathroom shows that the room is 180mm x 140mm at a scale of 1:20. How big is it in the real world?</w:t>
      </w:r>
    </w:p>
    <w:p w14:paraId="72C3DAF0" w14:textId="77777777" w:rsidR="006455D3" w:rsidRPr="006B1712" w:rsidRDefault="006455D3" w:rsidP="00411D79">
      <w:pPr>
        <w:rPr>
          <w:sz w:val="24"/>
        </w:rPr>
      </w:pPr>
    </w:p>
    <w:p w14:paraId="5EB31575" w14:textId="77777777" w:rsidR="006455D3" w:rsidRPr="006B1712" w:rsidRDefault="006455D3" w:rsidP="00C673DC">
      <w:pPr>
        <w:rPr>
          <w:sz w:val="24"/>
        </w:rPr>
      </w:pPr>
    </w:p>
    <w:p w14:paraId="174B157A" w14:textId="08609F3E" w:rsidR="006455D3" w:rsidRPr="006B1712" w:rsidRDefault="006455D3" w:rsidP="006455D3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6B1712">
        <w:rPr>
          <w:rFonts w:eastAsia="Arial"/>
          <w:b w:val="0"/>
          <w:bCs w:val="0"/>
          <w:color w:val="000000"/>
          <w:sz w:val="24"/>
        </w:rPr>
        <w:t xml:space="preserve">A socket outlet is fitted at </w:t>
      </w:r>
      <w:proofErr w:type="gramStart"/>
      <w:r w:rsidRPr="006B1712">
        <w:rPr>
          <w:rFonts w:eastAsia="Arial"/>
          <w:b w:val="0"/>
          <w:bCs w:val="0"/>
          <w:color w:val="000000"/>
          <w:sz w:val="24"/>
        </w:rPr>
        <w:t>a distance of 1</w:t>
      </w:r>
      <w:proofErr w:type="gramEnd"/>
      <w:r w:rsidRPr="006B1712">
        <w:rPr>
          <w:rFonts w:eastAsia="Arial"/>
          <w:b w:val="0"/>
          <w:bCs w:val="0"/>
          <w:color w:val="000000"/>
          <w:sz w:val="24"/>
        </w:rPr>
        <w:t>.2</w:t>
      </w:r>
      <w:r w:rsidR="00382C42">
        <w:rPr>
          <w:rFonts w:eastAsia="Arial"/>
          <w:b w:val="0"/>
          <w:bCs w:val="0"/>
          <w:color w:val="000000"/>
          <w:sz w:val="24"/>
        </w:rPr>
        <w:t>m</w:t>
      </w:r>
      <w:r w:rsidRPr="006B1712">
        <w:rPr>
          <w:rFonts w:eastAsia="Arial"/>
          <w:b w:val="0"/>
          <w:bCs w:val="0"/>
          <w:color w:val="000000"/>
          <w:sz w:val="24"/>
        </w:rPr>
        <w:t xml:space="preserve"> from the room corner. What scale would you use to represent this and how big would the drawing measurement be?</w:t>
      </w:r>
    </w:p>
    <w:p w14:paraId="3683B958" w14:textId="77777777" w:rsidR="006455D3" w:rsidRPr="006B1712" w:rsidRDefault="006455D3" w:rsidP="00C673DC">
      <w:pPr>
        <w:rPr>
          <w:sz w:val="24"/>
        </w:rPr>
      </w:pPr>
    </w:p>
    <w:p w14:paraId="766A3E81" w14:textId="77777777" w:rsidR="006455D3" w:rsidRPr="006B1712" w:rsidRDefault="006455D3" w:rsidP="00C673DC">
      <w:pPr>
        <w:rPr>
          <w:sz w:val="24"/>
        </w:rPr>
      </w:pPr>
    </w:p>
    <w:p w14:paraId="64ECDD63" w14:textId="5C737E56" w:rsidR="006455D3" w:rsidRPr="006B1712" w:rsidRDefault="006455D3" w:rsidP="006455D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B1712">
        <w:rPr>
          <w:rFonts w:ascii="Arial" w:hAnsi="Arial" w:cs="Arial"/>
        </w:rPr>
        <w:t>A component is shown on an exploded drawing produced at 5:1</w:t>
      </w:r>
      <w:r w:rsidR="00382C42">
        <w:rPr>
          <w:rFonts w:ascii="Arial" w:hAnsi="Arial" w:cs="Arial"/>
        </w:rPr>
        <w:t>. O</w:t>
      </w:r>
      <w:r w:rsidRPr="006B1712">
        <w:rPr>
          <w:rFonts w:ascii="Arial" w:hAnsi="Arial" w:cs="Arial"/>
        </w:rPr>
        <w:t>n the drawing the component has a diameter of 18mm, what would its actual size be?</w:t>
      </w:r>
    </w:p>
    <w:p w14:paraId="6DF608FC" w14:textId="77777777" w:rsidR="006455D3" w:rsidRPr="006B1712" w:rsidRDefault="006455D3" w:rsidP="004979DF">
      <w:pPr>
        <w:pStyle w:val="ListParagraph"/>
        <w:ind w:left="930"/>
        <w:rPr>
          <w:rFonts w:ascii="Arial" w:hAnsi="Arial" w:cs="Arial"/>
        </w:rPr>
      </w:pPr>
    </w:p>
    <w:p w14:paraId="12C3AC94" w14:textId="77777777" w:rsidR="006455D3" w:rsidRPr="006B1712" w:rsidRDefault="006455D3" w:rsidP="004979DF">
      <w:pPr>
        <w:rPr>
          <w:sz w:val="24"/>
        </w:rPr>
      </w:pPr>
    </w:p>
    <w:p w14:paraId="77C05525" w14:textId="77777777" w:rsidR="006455D3" w:rsidRPr="006B1712" w:rsidRDefault="006455D3" w:rsidP="004979DF">
      <w:pPr>
        <w:rPr>
          <w:sz w:val="24"/>
        </w:rPr>
      </w:pPr>
    </w:p>
    <w:p w14:paraId="288F732A" w14:textId="62558FFC" w:rsidR="006455D3" w:rsidRPr="006B1712" w:rsidRDefault="006455D3" w:rsidP="006455D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B1712">
        <w:rPr>
          <w:rFonts w:ascii="Arial" w:hAnsi="Arial" w:cs="Arial"/>
        </w:rPr>
        <w:t>A meeting room is measured at 150mm x 120mm on a drawing produced at a scale of 1:50, allowing for a door 900mm wide</w:t>
      </w:r>
      <w:r w:rsidR="00382C42">
        <w:rPr>
          <w:rFonts w:ascii="Arial" w:hAnsi="Arial" w:cs="Arial"/>
        </w:rPr>
        <w:t>. H</w:t>
      </w:r>
      <w:r w:rsidRPr="006B1712">
        <w:rPr>
          <w:rFonts w:ascii="Arial" w:hAnsi="Arial" w:cs="Arial"/>
        </w:rPr>
        <w:t>ow much skirting would be required to go around the entire room?</w:t>
      </w:r>
    </w:p>
    <w:p w14:paraId="2241DC84" w14:textId="77777777" w:rsidR="006455D3" w:rsidRDefault="006455D3" w:rsidP="004979DF">
      <w:pPr>
        <w:pStyle w:val="ListParagraph"/>
        <w:ind w:left="930"/>
        <w:rPr>
          <w:rFonts w:ascii="Arial" w:hAnsi="Arial" w:cs="Arial"/>
          <w:sz w:val="32"/>
          <w:szCs w:val="32"/>
        </w:rPr>
      </w:pPr>
    </w:p>
    <w:p w14:paraId="53B567A7" w14:textId="77777777" w:rsidR="006455D3" w:rsidRPr="004979DF" w:rsidRDefault="006455D3" w:rsidP="004979DF">
      <w:pPr>
        <w:pStyle w:val="ListParagraph"/>
        <w:ind w:left="930"/>
        <w:rPr>
          <w:rFonts w:ascii="Arial" w:hAnsi="Arial" w:cs="Arial"/>
          <w:b/>
          <w:bCs/>
          <w:color w:val="FF0000"/>
          <w:sz w:val="32"/>
          <w:szCs w:val="32"/>
        </w:rPr>
      </w:pPr>
    </w:p>
    <w:p w14:paraId="5B8F666F" w14:textId="77777777" w:rsidR="00474F67" w:rsidRDefault="00474F67" w:rsidP="00474F67">
      <w:pPr>
        <w:rPr>
          <w:rFonts w:cs="Arial"/>
          <w:szCs w:val="22"/>
        </w:rPr>
      </w:pPr>
    </w:p>
    <w:p w14:paraId="2759A9B6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E2DF7" w14:textId="77777777" w:rsidR="00AC3FA5" w:rsidRDefault="00AC3FA5">
      <w:pPr>
        <w:spacing w:before="0" w:after="0"/>
      </w:pPr>
      <w:r>
        <w:separator/>
      </w:r>
    </w:p>
  </w:endnote>
  <w:endnote w:type="continuationSeparator" w:id="0">
    <w:p w14:paraId="04F603EE" w14:textId="77777777" w:rsidR="00AC3FA5" w:rsidRDefault="00AC3F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1C05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E8075B" wp14:editId="326F25DF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099CE3D" w14:textId="200B2529" w:rsidR="00002DC1" w:rsidRPr="006953AB" w:rsidRDefault="001F33C5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F33C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789DF03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E807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7099CE3D" w14:textId="200B2529" w:rsidR="00002DC1" w:rsidRPr="006953AB" w:rsidRDefault="001F33C5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F33C5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789DF03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D0CA092" wp14:editId="1878E29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9620E" w14:textId="77777777" w:rsidR="00AC3FA5" w:rsidRDefault="00AC3FA5">
      <w:pPr>
        <w:spacing w:before="0" w:after="0"/>
      </w:pPr>
      <w:r>
        <w:separator/>
      </w:r>
    </w:p>
  </w:footnote>
  <w:footnote w:type="continuationSeparator" w:id="0">
    <w:p w14:paraId="1E5C2B90" w14:textId="77777777" w:rsidR="00AC3FA5" w:rsidRDefault="00AC3F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39157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753CA6C" wp14:editId="4489759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B4BB40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86FF777" wp14:editId="2A758E7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7A4B7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70A26"/>
    <w:multiLevelType w:val="hybridMultilevel"/>
    <w:tmpl w:val="3C8667CA"/>
    <w:lvl w:ilvl="0" w:tplc="E01C2DD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78715">
    <w:abstractNumId w:val="4"/>
  </w:num>
  <w:num w:numId="2" w16cid:durableId="1256015770">
    <w:abstractNumId w:val="14"/>
  </w:num>
  <w:num w:numId="3" w16cid:durableId="1417937483">
    <w:abstractNumId w:val="22"/>
  </w:num>
  <w:num w:numId="4" w16cid:durableId="1026100229">
    <w:abstractNumId w:val="16"/>
  </w:num>
  <w:num w:numId="5" w16cid:durableId="794059277">
    <w:abstractNumId w:val="7"/>
  </w:num>
  <w:num w:numId="6" w16cid:durableId="1859201220">
    <w:abstractNumId w:val="15"/>
  </w:num>
  <w:num w:numId="7" w16cid:durableId="1618608924">
    <w:abstractNumId w:val="7"/>
  </w:num>
  <w:num w:numId="8" w16cid:durableId="907301260">
    <w:abstractNumId w:val="1"/>
  </w:num>
  <w:num w:numId="9" w16cid:durableId="1497576098">
    <w:abstractNumId w:val="7"/>
    <w:lvlOverride w:ilvl="0">
      <w:startOverride w:val="1"/>
    </w:lvlOverride>
  </w:num>
  <w:num w:numId="10" w16cid:durableId="1850213612">
    <w:abstractNumId w:val="17"/>
  </w:num>
  <w:num w:numId="11" w16cid:durableId="2027634696">
    <w:abstractNumId w:val="13"/>
  </w:num>
  <w:num w:numId="12" w16cid:durableId="444544551">
    <w:abstractNumId w:val="5"/>
  </w:num>
  <w:num w:numId="13" w16cid:durableId="1164584231">
    <w:abstractNumId w:val="12"/>
  </w:num>
  <w:num w:numId="14" w16cid:durableId="1756583484">
    <w:abstractNumId w:val="19"/>
  </w:num>
  <w:num w:numId="15" w16cid:durableId="1511679943">
    <w:abstractNumId w:val="10"/>
  </w:num>
  <w:num w:numId="16" w16cid:durableId="2117751236">
    <w:abstractNumId w:val="6"/>
  </w:num>
  <w:num w:numId="17" w16cid:durableId="1150827818">
    <w:abstractNumId w:val="24"/>
  </w:num>
  <w:num w:numId="18" w16cid:durableId="1339582383">
    <w:abstractNumId w:val="25"/>
  </w:num>
  <w:num w:numId="19" w16cid:durableId="2125494768">
    <w:abstractNumId w:val="3"/>
  </w:num>
  <w:num w:numId="20" w16cid:durableId="937368999">
    <w:abstractNumId w:val="2"/>
  </w:num>
  <w:num w:numId="21" w16cid:durableId="740563322">
    <w:abstractNumId w:val="8"/>
  </w:num>
  <w:num w:numId="22" w16cid:durableId="270472934">
    <w:abstractNumId w:val="8"/>
    <w:lvlOverride w:ilvl="0">
      <w:startOverride w:val="1"/>
    </w:lvlOverride>
  </w:num>
  <w:num w:numId="23" w16cid:durableId="397170643">
    <w:abstractNumId w:val="23"/>
  </w:num>
  <w:num w:numId="24" w16cid:durableId="1676611118">
    <w:abstractNumId w:val="8"/>
    <w:lvlOverride w:ilvl="0">
      <w:startOverride w:val="1"/>
    </w:lvlOverride>
  </w:num>
  <w:num w:numId="25" w16cid:durableId="1379475257">
    <w:abstractNumId w:val="8"/>
    <w:lvlOverride w:ilvl="0">
      <w:startOverride w:val="1"/>
    </w:lvlOverride>
  </w:num>
  <w:num w:numId="26" w16cid:durableId="1854805652">
    <w:abstractNumId w:val="9"/>
  </w:num>
  <w:num w:numId="27" w16cid:durableId="1806850557">
    <w:abstractNumId w:val="20"/>
  </w:num>
  <w:num w:numId="28" w16cid:durableId="162356601">
    <w:abstractNumId w:val="8"/>
    <w:lvlOverride w:ilvl="0">
      <w:startOverride w:val="1"/>
    </w:lvlOverride>
  </w:num>
  <w:num w:numId="29" w16cid:durableId="392657546">
    <w:abstractNumId w:val="21"/>
  </w:num>
  <w:num w:numId="30" w16cid:durableId="1679037408">
    <w:abstractNumId w:val="8"/>
  </w:num>
  <w:num w:numId="31" w16cid:durableId="325135035">
    <w:abstractNumId w:val="8"/>
    <w:lvlOverride w:ilvl="0">
      <w:startOverride w:val="1"/>
    </w:lvlOverride>
  </w:num>
  <w:num w:numId="32" w16cid:durableId="616061503">
    <w:abstractNumId w:val="8"/>
    <w:lvlOverride w:ilvl="0">
      <w:startOverride w:val="1"/>
    </w:lvlOverride>
  </w:num>
  <w:num w:numId="33" w16cid:durableId="2025747590">
    <w:abstractNumId w:val="0"/>
  </w:num>
  <w:num w:numId="34" w16cid:durableId="1243830771">
    <w:abstractNumId w:val="11"/>
  </w:num>
  <w:num w:numId="35" w16cid:durableId="20413976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5D3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33C5"/>
    <w:rsid w:val="001F74AD"/>
    <w:rsid w:val="00200DF3"/>
    <w:rsid w:val="002D07A8"/>
    <w:rsid w:val="003405EA"/>
    <w:rsid w:val="00382C42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455D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04D7C"/>
    <w:rsid w:val="00A236D4"/>
    <w:rsid w:val="00A2454C"/>
    <w:rsid w:val="00AC3FA5"/>
    <w:rsid w:val="00AE245C"/>
    <w:rsid w:val="00AF314A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2791C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1AAE58"/>
  <w15:docId w15:val="{90EE32E7-9DD9-4926-AD21-AAF19FAA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5D3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  <w:style w:type="paragraph" w:styleId="Revision">
    <w:name w:val="Revision"/>
    <w:hidden/>
    <w:semiHidden/>
    <w:rsid w:val="001F33C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D58970-4726-4BA6-B35B-F596E0079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D98621-5360-44EB-9CDC-45AF9810E8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FCB871-B3B0-4812-AC8E-679A7C856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1</TotalTime>
  <Pages>1</Pages>
  <Words>40</Words>
  <Characters>780</Characters>
  <Application>Microsoft Office Word</Application>
  <DocSecurity>0</DocSecurity>
  <Lines>13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2025-11-18T19:01:00Z</dcterms:created>
  <dcterms:modified xsi:type="dcterms:W3CDTF">2025-11-20T14:29:00Z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